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50BFE">
        <w:rPr>
          <w:rFonts w:ascii="Arial" w:hAnsi="Arial" w:cs="Arial"/>
          <w:b/>
          <w:caps/>
          <w:sz w:val="28"/>
          <w:szCs w:val="28"/>
        </w:rPr>
        <w:t>2545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50BFE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BFE">
              <w:rPr>
                <w:rFonts w:ascii="Arial" w:hAnsi="Arial" w:cs="Arial"/>
                <w:sz w:val="20"/>
                <w:szCs w:val="20"/>
              </w:rPr>
              <w:t xml:space="preserve">Registra o transcurso do Dia do Evangélico, 30 de </w:t>
            </w:r>
            <w:proofErr w:type="gramStart"/>
            <w:r w:rsidRPr="00C50BFE"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C50BFE">
        <w:rPr>
          <w:rFonts w:ascii="Arial" w:hAnsi="Arial" w:cs="Arial"/>
        </w:rPr>
        <w:t xml:space="preserve">Moção Comemorativa pelo </w:t>
      </w:r>
      <w:r w:rsidR="00C50BFE" w:rsidRPr="00C50BFE">
        <w:rPr>
          <w:rFonts w:ascii="Arial" w:hAnsi="Arial" w:cs="Arial"/>
        </w:rPr>
        <w:t>transcurso do Dia do Evangélico, 30 de novembro.</w:t>
      </w:r>
    </w:p>
    <w:p w:rsidR="00C50BFE" w:rsidRPr="00BF791A" w:rsidRDefault="00C50BFE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todas as igrejas evangélicas do Município.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50BFE" w:rsidRDefault="00C50BFE" w:rsidP="00C50B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C50B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50BFE">
        <w:rPr>
          <w:rFonts w:ascii="Arial" w:hAnsi="Arial" w:cs="Arial"/>
        </w:rPr>
        <w:t>25 de novembro de 2015.</w:t>
      </w:r>
    </w:p>
    <w:p w:rsidR="00C50BFE" w:rsidRDefault="00C50BFE" w:rsidP="00C50B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50BFE" w:rsidRDefault="00C50BFE" w:rsidP="00C50B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50BFE" w:rsidRDefault="00C50BFE" w:rsidP="00C50B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50BFE" w:rsidRPr="00C50BFE" w:rsidRDefault="00C50BFE" w:rsidP="00C50BFE">
      <w:pPr>
        <w:jc w:val="center"/>
        <w:rPr>
          <w:rFonts w:ascii="Arial" w:hAnsi="Arial"/>
          <w:b/>
          <w:smallCaps/>
        </w:rPr>
      </w:pPr>
      <w:r w:rsidRPr="00C50BFE">
        <w:rPr>
          <w:rFonts w:ascii="Arial" w:hAnsi="Arial"/>
          <w:b/>
          <w:smallCaps/>
        </w:rPr>
        <w:t>VALMIR DO PARQUE MEIA LUA</w:t>
      </w:r>
    </w:p>
    <w:p w:rsidR="00C50BFE" w:rsidRPr="00C50BFE" w:rsidRDefault="00C50BFE" w:rsidP="00C50BFE">
      <w:pPr>
        <w:jc w:val="center"/>
        <w:rPr>
          <w:rFonts w:ascii="Arial" w:hAnsi="Arial"/>
        </w:rPr>
      </w:pPr>
      <w:r w:rsidRPr="00C50BFE">
        <w:rPr>
          <w:rFonts w:ascii="Arial" w:hAnsi="Arial"/>
        </w:rPr>
        <w:t>Vereador – PSD</w:t>
      </w:r>
    </w:p>
    <w:sectPr w:rsidR="00C50BFE" w:rsidRPr="00C50BFE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82E" w:rsidRDefault="0010682E">
      <w:r>
        <w:separator/>
      </w:r>
    </w:p>
  </w:endnote>
  <w:endnote w:type="continuationSeparator" w:id="0">
    <w:p w:rsidR="0010682E" w:rsidRDefault="0010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82E" w:rsidRDefault="0010682E">
      <w:r>
        <w:separator/>
      </w:r>
    </w:p>
  </w:footnote>
  <w:footnote w:type="continuationSeparator" w:id="0">
    <w:p w:rsidR="0010682E" w:rsidRDefault="00106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E59BFBE" wp14:editId="541DD5C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79F39F1" wp14:editId="527E95B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D41512F" wp14:editId="2DD4668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86DCC1D" wp14:editId="373C5F8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0682E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50BFE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5883B-8817-40C8-9549-3B3FFCC86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2015-11-23T11:59:00Z</dcterms:created>
  <dcterms:modified xsi:type="dcterms:W3CDTF">2015-11-23T11:59:00Z</dcterms:modified>
</cp:coreProperties>
</file>